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FF7F530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274891">
        <w:rPr>
          <w:b/>
          <w:lang w:val="en-GB"/>
        </w:rPr>
        <w:t xml:space="preserve"> 46- G012-26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4F929E34" w:rsidR="00C44890" w:rsidRPr="00492684" w:rsidRDefault="005B5FC5" w:rsidP="00C44890">
      <w:pPr>
        <w:rPr>
          <w:lang w:val="en-GB"/>
        </w:rPr>
      </w:pPr>
      <w:r w:rsidRPr="005B5FC5">
        <w:rPr>
          <w:lang w:val="en-GB"/>
        </w:rPr>
        <w:t xml:space="preserve">This project is </w:t>
      </w:r>
      <w:r w:rsidR="00B12039">
        <w:rPr>
          <w:lang w:val="en-GB"/>
        </w:rPr>
        <w:t xml:space="preserve">to improve the </w:t>
      </w:r>
      <w:r w:rsidR="003F17A8">
        <w:rPr>
          <w:lang w:val="en-GB"/>
        </w:rPr>
        <w:t>fuel storage and security</w:t>
      </w:r>
      <w:r w:rsidR="0040567D">
        <w:rPr>
          <w:lang w:val="en-GB"/>
        </w:rPr>
        <w:t xml:space="preserve"> on the Island of </w:t>
      </w:r>
      <w:r w:rsidR="00D50B3E">
        <w:rPr>
          <w:lang w:val="en-GB"/>
        </w:rPr>
        <w:t>Onotoa</w:t>
      </w:r>
      <w:r w:rsidR="0040567D">
        <w:rPr>
          <w:lang w:val="en-GB"/>
        </w:rPr>
        <w:t xml:space="preserve"> as well as improve safety compliance to the environment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486D8FE3" w:rsidR="00C44890" w:rsidRPr="00492684" w:rsidRDefault="0040567D" w:rsidP="00C44890">
      <w:pPr>
        <w:rPr>
          <w:lang w:val="en-GB"/>
        </w:rPr>
      </w:pPr>
      <w:r>
        <w:rPr>
          <w:lang w:val="en-GB"/>
        </w:rPr>
        <w:t xml:space="preserve">10 days of the shipping </w:t>
      </w:r>
      <w:commentRangeStart w:id="9"/>
      <w:r>
        <w:rPr>
          <w:lang w:val="en-GB"/>
        </w:rPr>
        <w:t>date</w:t>
      </w:r>
      <w:commentRangeEnd w:id="9"/>
      <w:r w:rsidR="008C54C8" w:rsidRPr="00492684">
        <w:rPr>
          <w:rStyle w:val="CommentReference"/>
          <w:sz w:val="24"/>
          <w:szCs w:val="24"/>
          <w:lang w:val="en-GB"/>
        </w:rPr>
        <w:commentReference w:id="9"/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0567D" w:rsidRPr="00492684" w14:paraId="5EC8B949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37FD4AE" w14:textId="5578FC96" w:rsidR="0040567D" w:rsidRPr="00492684" w:rsidRDefault="0040567D" w:rsidP="00C4489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78" w:type="dxa"/>
          </w:tcPr>
          <w:p w14:paraId="5A0ED22E" w14:textId="5A5CE79E" w:rsidR="0040567D" w:rsidRPr="00492684" w:rsidRDefault="004056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List of materials attached</w:t>
            </w:r>
          </w:p>
        </w:tc>
        <w:tc>
          <w:tcPr>
            <w:tcW w:w="1134" w:type="dxa"/>
          </w:tcPr>
          <w:p w14:paraId="05A206AE" w14:textId="77777777" w:rsidR="0040567D" w:rsidRPr="00492684" w:rsidRDefault="004056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33E6FE21" w14:textId="079E7DFC" w:rsidR="0040567D" w:rsidRPr="00492684" w:rsidRDefault="004056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FB00551" w14:textId="134AEE7B" w:rsidR="0040567D" w:rsidRPr="00492684" w:rsidRDefault="004056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47358911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5"/>
      <w:footerReference w:type="default" r:id="rId16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" w:author="Baauea Tamueru" w:date="2024-09-30T11:19:00Z" w:initials="BT">
    <w:p w14:paraId="331BA848" w14:textId="77777777" w:rsidR="008C54C8" w:rsidRDefault="008C54C8" w:rsidP="008C54C8">
      <w:pPr>
        <w:pStyle w:val="CommentText"/>
      </w:pPr>
      <w:r>
        <w:rPr>
          <w:rStyle w:val="CommentReference"/>
        </w:rPr>
        <w:annotationRef/>
      </w:r>
      <w:r>
        <w:t>Pls advise on the delivery time which is only 10 days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1BA84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714B34" w16cex:dateUtc="2024-09-29T2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1BA848" w16cid:durableId="5F714B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F4899" w14:textId="77777777" w:rsidR="000A6F76" w:rsidRDefault="000A6F76">
      <w:r>
        <w:separator/>
      </w:r>
    </w:p>
  </w:endnote>
  <w:endnote w:type="continuationSeparator" w:id="0">
    <w:p w14:paraId="1636EBA6" w14:textId="77777777" w:rsidR="000A6F76" w:rsidRDefault="000A6F76">
      <w:r>
        <w:continuationSeparator/>
      </w:r>
    </w:p>
  </w:endnote>
  <w:endnote w:type="continuationNotice" w:id="1">
    <w:p w14:paraId="5EE74151" w14:textId="77777777" w:rsidR="000A6F76" w:rsidRDefault="000A6F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44E7C" w:rsidRPr="00444E7C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44E7C" w:rsidRPr="00444E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E4D1BD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74891">
      <w:rPr>
        <w:noProof/>
      </w:rPr>
      <w:t>2026-08-10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EB2FA" w14:textId="77777777" w:rsidR="000A6F76" w:rsidRDefault="000A6F76">
      <w:r>
        <w:separator/>
      </w:r>
    </w:p>
  </w:footnote>
  <w:footnote w:type="continuationSeparator" w:id="0">
    <w:p w14:paraId="7B271213" w14:textId="77777777" w:rsidR="000A6F76" w:rsidRDefault="000A6F76">
      <w:r>
        <w:continuationSeparator/>
      </w:r>
    </w:p>
  </w:footnote>
  <w:footnote w:type="continuationNotice" w:id="1">
    <w:p w14:paraId="4386C2F8" w14:textId="77777777" w:rsidR="000A6F76" w:rsidRDefault="000A6F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5588372D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F013E"/>
    <w:multiLevelType w:val="hybridMultilevel"/>
    <w:tmpl w:val="CDDC2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102D2"/>
    <w:multiLevelType w:val="hybridMultilevel"/>
    <w:tmpl w:val="9EE68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93DB9"/>
    <w:multiLevelType w:val="hybridMultilevel"/>
    <w:tmpl w:val="A06E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E2282"/>
    <w:multiLevelType w:val="hybridMultilevel"/>
    <w:tmpl w:val="0CC4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409029">
    <w:abstractNumId w:val="3"/>
  </w:num>
  <w:num w:numId="2" w16cid:durableId="1908999375">
    <w:abstractNumId w:val="17"/>
  </w:num>
  <w:num w:numId="3" w16cid:durableId="99953357">
    <w:abstractNumId w:val="18"/>
  </w:num>
  <w:num w:numId="4" w16cid:durableId="1862543849">
    <w:abstractNumId w:val="8"/>
  </w:num>
  <w:num w:numId="5" w16cid:durableId="1303005926">
    <w:abstractNumId w:val="7"/>
  </w:num>
  <w:num w:numId="6" w16cid:durableId="407921626">
    <w:abstractNumId w:val="12"/>
  </w:num>
  <w:num w:numId="7" w16cid:durableId="1098717093">
    <w:abstractNumId w:val="9"/>
  </w:num>
  <w:num w:numId="8" w16cid:durableId="1945645989">
    <w:abstractNumId w:val="14"/>
  </w:num>
  <w:num w:numId="9" w16cid:durableId="2015184582">
    <w:abstractNumId w:val="0"/>
  </w:num>
  <w:num w:numId="10" w16cid:durableId="1227954221">
    <w:abstractNumId w:val="13"/>
  </w:num>
  <w:num w:numId="11" w16cid:durableId="770510971">
    <w:abstractNumId w:val="4"/>
  </w:num>
  <w:num w:numId="12" w16cid:durableId="1161198046">
    <w:abstractNumId w:val="11"/>
  </w:num>
  <w:num w:numId="13" w16cid:durableId="1512255171">
    <w:abstractNumId w:val="16"/>
  </w:num>
  <w:num w:numId="14" w16cid:durableId="898326850">
    <w:abstractNumId w:val="6"/>
  </w:num>
  <w:num w:numId="15" w16cid:durableId="1417557772">
    <w:abstractNumId w:val="10"/>
  </w:num>
  <w:num w:numId="16" w16cid:durableId="724790253">
    <w:abstractNumId w:val="1"/>
  </w:num>
  <w:num w:numId="17" w16cid:durableId="1028722977">
    <w:abstractNumId w:val="15"/>
  </w:num>
  <w:num w:numId="18" w16cid:durableId="1959024669">
    <w:abstractNumId w:val="2"/>
  </w:num>
  <w:num w:numId="19" w16cid:durableId="659431579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auea Tamueru">
    <w15:presenceInfo w15:providerId="AD" w15:userId="S::S11150452@student.usp.ac.fj::0a8f92fc-f0e5-462a-9460-3d724fc143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1C1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4DD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6F7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C04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5CA6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81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4891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3DC7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17A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03E"/>
    <w:rsid w:val="00404488"/>
    <w:rsid w:val="0040567D"/>
    <w:rsid w:val="00405E18"/>
    <w:rsid w:val="00405E93"/>
    <w:rsid w:val="004062F8"/>
    <w:rsid w:val="00411253"/>
    <w:rsid w:val="00412B32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4E7C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0FF0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199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3F70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6E8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54C8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5D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6CF5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112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57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039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1A1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0B3E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F0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BCC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90F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D3FA5-FFE7-46F4-9A6E-A1592231C8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549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8</cp:revision>
  <cp:lastPrinted>2013-10-18T08:32:00Z</cp:lastPrinted>
  <dcterms:created xsi:type="dcterms:W3CDTF">2024-09-19T16:28:00Z</dcterms:created>
  <dcterms:modified xsi:type="dcterms:W3CDTF">2026-08-09T22:28:00Z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